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E3E544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7F7CAC">
        <w:rPr>
          <w:rFonts w:cs="Arial"/>
          <w:b/>
          <w:sz w:val="24"/>
          <w:szCs w:val="24"/>
        </w:rPr>
        <w:t>62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34BAA1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F7CAC">
        <w:rPr>
          <w:rFonts w:cs="Arial"/>
          <w:b/>
          <w:bCs/>
        </w:rPr>
        <w:t>SA WG2 agreed CRs for UPEAS_Ph2 (Rel-19)</w:t>
      </w:r>
    </w:p>
    <w:p w14:paraId="519C34A0" w14:textId="1897736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F77A4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F7CAC" w:rsidRPr="00E6100C" w14:paraId="1C456B7C" w14:textId="77777777" w:rsidTr="00065ACC">
        <w:tc>
          <w:tcPr>
            <w:tcW w:w="774" w:type="dxa"/>
          </w:tcPr>
          <w:p w14:paraId="69C3E55E" w14:textId="2540FE68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1B433260" w14:textId="496CB22C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1368</w:t>
            </w:r>
          </w:p>
        </w:tc>
        <w:tc>
          <w:tcPr>
            <w:tcW w:w="251" w:type="dxa"/>
          </w:tcPr>
          <w:p w14:paraId="7BF03D93" w14:textId="69FC2C61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0A3F82BF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41879661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Editorial Clarifications for AF retreival of UE public IP address</w:t>
            </w:r>
          </w:p>
        </w:tc>
        <w:tc>
          <w:tcPr>
            <w:tcW w:w="284" w:type="dxa"/>
          </w:tcPr>
          <w:p w14:paraId="3C4E15BA" w14:textId="09A0DB89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B12D781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1CE26DAC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35961210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S2-2501233</w:t>
            </w:r>
          </w:p>
        </w:tc>
        <w:tc>
          <w:tcPr>
            <w:tcW w:w="1134" w:type="dxa"/>
          </w:tcPr>
          <w:p w14:paraId="2EA37F8B" w14:textId="593FBA97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160B6A9" w14:textId="7CE61755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064C4FF5" w14:textId="221A07F9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6.2.8.2.4.5</w:t>
            </w:r>
          </w:p>
        </w:tc>
        <w:tc>
          <w:tcPr>
            <w:tcW w:w="283" w:type="dxa"/>
          </w:tcPr>
          <w:p w14:paraId="38A42652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5BB0AB1B" w:rsidR="007F7CAC" w:rsidRDefault="007F7CAC" w:rsidP="007F7CA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29F2A0A4" w14:textId="77777777" w:rsidTr="00065ACC">
        <w:tc>
          <w:tcPr>
            <w:tcW w:w="774" w:type="dxa"/>
          </w:tcPr>
          <w:p w14:paraId="739A6358" w14:textId="5C0981F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4E20D53" w14:textId="73CB475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5904</w:t>
            </w:r>
          </w:p>
        </w:tc>
        <w:tc>
          <w:tcPr>
            <w:tcW w:w="251" w:type="dxa"/>
          </w:tcPr>
          <w:p w14:paraId="6F25E16C" w14:textId="587C4B9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B45D5E3" w14:textId="336DA7A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12B1D6F" w14:textId="10C6189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Handling of Headers corrections</w:t>
            </w:r>
          </w:p>
        </w:tc>
        <w:tc>
          <w:tcPr>
            <w:tcW w:w="284" w:type="dxa"/>
          </w:tcPr>
          <w:p w14:paraId="4E151F76" w14:textId="1AAA786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B64E08A" w14:textId="18D8F01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806CC7A" w14:textId="557E72F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7DF1C98" w14:textId="6F0CA5A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S2-2501238</w:t>
            </w:r>
          </w:p>
        </w:tc>
        <w:tc>
          <w:tcPr>
            <w:tcW w:w="1134" w:type="dxa"/>
          </w:tcPr>
          <w:p w14:paraId="1558B682" w14:textId="533BB52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Nokia, ETRI</w:t>
            </w:r>
          </w:p>
        </w:tc>
        <w:tc>
          <w:tcPr>
            <w:tcW w:w="1276" w:type="dxa"/>
          </w:tcPr>
          <w:p w14:paraId="075E510D" w14:textId="34A2AADC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48581F90" w14:textId="5F818B2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5.6.17.1, 5.6.17.2, 5.8.2.22</w:t>
            </w:r>
          </w:p>
        </w:tc>
        <w:tc>
          <w:tcPr>
            <w:tcW w:w="283" w:type="dxa"/>
          </w:tcPr>
          <w:p w14:paraId="77BFA7DB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E9786E1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1E2533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860FF6" w14:textId="07C3E06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B1F2291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47DD21E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6F734C56" w14:textId="77777777" w:rsidTr="00065ACC">
        <w:tc>
          <w:tcPr>
            <w:tcW w:w="774" w:type="dxa"/>
          </w:tcPr>
          <w:p w14:paraId="519D0088" w14:textId="3544605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F2A34CE" w14:textId="1B311FC2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5916</w:t>
            </w:r>
          </w:p>
        </w:tc>
        <w:tc>
          <w:tcPr>
            <w:tcW w:w="251" w:type="dxa"/>
          </w:tcPr>
          <w:p w14:paraId="61387CAE" w14:textId="469C1EC2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F1401BE" w14:textId="6E54C4A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D93AA64" w14:textId="450A16A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QoS monitoring and reporting during UPF relocation and PDU session release</w:t>
            </w:r>
          </w:p>
        </w:tc>
        <w:tc>
          <w:tcPr>
            <w:tcW w:w="284" w:type="dxa"/>
          </w:tcPr>
          <w:p w14:paraId="34FCAC66" w14:textId="2F13335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C6E9860" w14:textId="0EA69A4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9D8741E" w14:textId="28797CAC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FEB6330" w14:textId="57B0950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S2-2501234</w:t>
            </w:r>
          </w:p>
        </w:tc>
        <w:tc>
          <w:tcPr>
            <w:tcW w:w="1134" w:type="dxa"/>
          </w:tcPr>
          <w:p w14:paraId="2448FC6F" w14:textId="2C51C60C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1276" w:type="dxa"/>
          </w:tcPr>
          <w:p w14:paraId="1F08F98E" w14:textId="58277D0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365A7E26" w14:textId="7DF5022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5.8.2.18</w:t>
            </w:r>
          </w:p>
        </w:tc>
        <w:tc>
          <w:tcPr>
            <w:tcW w:w="283" w:type="dxa"/>
          </w:tcPr>
          <w:p w14:paraId="48A64F2C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F381CE2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6B8D209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5E6522" w14:textId="3B60BFB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F5A9639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14216D8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5DFE85F3" w14:textId="77777777" w:rsidTr="00065ACC">
        <w:tc>
          <w:tcPr>
            <w:tcW w:w="774" w:type="dxa"/>
          </w:tcPr>
          <w:p w14:paraId="75F2F553" w14:textId="0865B6D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4BA54E3" w14:textId="4123F76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5980</w:t>
            </w:r>
          </w:p>
        </w:tc>
        <w:tc>
          <w:tcPr>
            <w:tcW w:w="251" w:type="dxa"/>
          </w:tcPr>
          <w:p w14:paraId="7B5732F2" w14:textId="1BD5EA3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B4A6DBE" w14:textId="7887906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60E75E" w14:textId="03BCB23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Updates of UPF event exposure during N4 session release</w:t>
            </w:r>
          </w:p>
        </w:tc>
        <w:tc>
          <w:tcPr>
            <w:tcW w:w="284" w:type="dxa"/>
          </w:tcPr>
          <w:p w14:paraId="0D98D6B8" w14:textId="790EA5C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B7214F4" w14:textId="41F99D8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29AB2C1" w14:textId="201E0C2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3C84EFC" w14:textId="3BC51D8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S2-2501235</w:t>
            </w:r>
          </w:p>
        </w:tc>
        <w:tc>
          <w:tcPr>
            <w:tcW w:w="1134" w:type="dxa"/>
          </w:tcPr>
          <w:p w14:paraId="568AEE37" w14:textId="140A39A2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Nokia, Samsung</w:t>
            </w:r>
          </w:p>
        </w:tc>
        <w:tc>
          <w:tcPr>
            <w:tcW w:w="1276" w:type="dxa"/>
          </w:tcPr>
          <w:p w14:paraId="2AE19790" w14:textId="6751A5C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2B803226" w14:textId="4252EB9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5.8.2.17</w:t>
            </w:r>
          </w:p>
        </w:tc>
        <w:tc>
          <w:tcPr>
            <w:tcW w:w="283" w:type="dxa"/>
          </w:tcPr>
          <w:p w14:paraId="7010B68A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37CB10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75F344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023200" w14:textId="0225B1B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244E99E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8C30E0B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53DA4A6A" w14:textId="77777777" w:rsidTr="00065ACC">
        <w:tc>
          <w:tcPr>
            <w:tcW w:w="774" w:type="dxa"/>
          </w:tcPr>
          <w:p w14:paraId="77BBA5F5" w14:textId="7865944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4DA9FA9" w14:textId="6BF75F5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6056</w:t>
            </w:r>
          </w:p>
        </w:tc>
        <w:tc>
          <w:tcPr>
            <w:tcW w:w="251" w:type="dxa"/>
          </w:tcPr>
          <w:p w14:paraId="022C19BF" w14:textId="0C11286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0E477E5" w14:textId="0947E03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7D87F4A" w14:textId="257288C9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to UPF selection based on specific UPF functionalities</w:t>
            </w:r>
          </w:p>
        </w:tc>
        <w:tc>
          <w:tcPr>
            <w:tcW w:w="284" w:type="dxa"/>
          </w:tcPr>
          <w:p w14:paraId="1797DE13" w14:textId="35F64DD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82F4E7A" w14:textId="45148A7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9E2746B" w14:textId="400FF56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98D508" w14:textId="3F456C6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S2-2501232</w:t>
            </w:r>
          </w:p>
        </w:tc>
        <w:tc>
          <w:tcPr>
            <w:tcW w:w="1134" w:type="dxa"/>
          </w:tcPr>
          <w:p w14:paraId="35317B88" w14:textId="655C369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465CF243" w14:textId="1DA6CE7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76C6D6B8" w14:textId="234A968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6.2.3</w:t>
            </w:r>
          </w:p>
        </w:tc>
        <w:tc>
          <w:tcPr>
            <w:tcW w:w="283" w:type="dxa"/>
          </w:tcPr>
          <w:p w14:paraId="45283DA4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3D18C87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908E99E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5F70C52" w14:textId="7F7C70F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1A068EC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1E61C58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55BBC7EB" w14:textId="77777777" w:rsidTr="00065ACC">
        <w:tc>
          <w:tcPr>
            <w:tcW w:w="774" w:type="dxa"/>
          </w:tcPr>
          <w:p w14:paraId="5B881B1C" w14:textId="1FF1650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F84E01C" w14:textId="0ABE860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5216</w:t>
            </w:r>
          </w:p>
        </w:tc>
        <w:tc>
          <w:tcPr>
            <w:tcW w:w="251" w:type="dxa"/>
          </w:tcPr>
          <w:p w14:paraId="77964AF7" w14:textId="4A28A05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5BC6D9CB" w14:textId="139D309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69E2885" w14:textId="105D965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Corrections for Any_UE data collection targets</w:t>
            </w:r>
          </w:p>
        </w:tc>
        <w:tc>
          <w:tcPr>
            <w:tcW w:w="284" w:type="dxa"/>
          </w:tcPr>
          <w:p w14:paraId="2C85661C" w14:textId="715CD1F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4AB1A50" w14:textId="10EF7BC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31D3640" w14:textId="4E6B1CD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2B6D7CC" w14:textId="7E3E1E6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S2-2502387</w:t>
            </w:r>
          </w:p>
        </w:tc>
        <w:tc>
          <w:tcPr>
            <w:tcW w:w="1134" w:type="dxa"/>
          </w:tcPr>
          <w:p w14:paraId="0B81567A" w14:textId="30211509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Nokia, Samsung, ZTE</w:t>
            </w:r>
          </w:p>
        </w:tc>
        <w:tc>
          <w:tcPr>
            <w:tcW w:w="1276" w:type="dxa"/>
          </w:tcPr>
          <w:p w14:paraId="7BDF349F" w14:textId="0030B5F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3CF2C1B5" w14:textId="67C27BD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4.15.4.5.5, 4.15.4.5.6, 4.15.4.5.7</w:t>
            </w:r>
          </w:p>
        </w:tc>
        <w:tc>
          <w:tcPr>
            <w:tcW w:w="283" w:type="dxa"/>
          </w:tcPr>
          <w:p w14:paraId="47FDFFAA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645FE76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63FEFAC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DDA8E9A" w14:textId="2B157AD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49D59D4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8BD01C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451868CB" w14:textId="77777777" w:rsidTr="00065ACC">
        <w:tc>
          <w:tcPr>
            <w:tcW w:w="774" w:type="dxa"/>
          </w:tcPr>
          <w:p w14:paraId="539A3B23" w14:textId="5478FE14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EDB7CEA" w14:textId="40B816F0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5217</w:t>
            </w:r>
          </w:p>
        </w:tc>
        <w:tc>
          <w:tcPr>
            <w:tcW w:w="251" w:type="dxa"/>
          </w:tcPr>
          <w:p w14:paraId="2553F6A0" w14:textId="7154CE93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12914E5" w14:textId="5D85D1FD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0135495" w14:textId="71D5C906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Support of Handling of Headers</w:t>
            </w:r>
          </w:p>
        </w:tc>
        <w:tc>
          <w:tcPr>
            <w:tcW w:w="284" w:type="dxa"/>
          </w:tcPr>
          <w:p w14:paraId="40A0A53B" w14:textId="318DDD85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DEF9EC0" w14:textId="2A78185A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CAA0F2F" w14:textId="5C4AF0C9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315330C" w14:textId="420442C9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S2-2501239</w:t>
            </w:r>
          </w:p>
        </w:tc>
        <w:tc>
          <w:tcPr>
            <w:tcW w:w="1134" w:type="dxa"/>
          </w:tcPr>
          <w:p w14:paraId="1F543D4F" w14:textId="3882E4D9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Nokia, ETRI</w:t>
            </w:r>
          </w:p>
        </w:tc>
        <w:tc>
          <w:tcPr>
            <w:tcW w:w="1276" w:type="dxa"/>
          </w:tcPr>
          <w:p w14:paraId="7DC0D364" w14:textId="10922BC8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697A9F68" w14:textId="52A64E0E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4.15.12.1, 4.15.12.3, 5.2.26.2.1</w:t>
            </w:r>
          </w:p>
        </w:tc>
        <w:tc>
          <w:tcPr>
            <w:tcW w:w="283" w:type="dxa"/>
          </w:tcPr>
          <w:p w14:paraId="20425131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319AAC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07721B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DB14370" w14:textId="510D43FB" w:rsidR="007F7CAC" w:rsidRPr="00F970E0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474DA0F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1DE3809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00B11F4E" w14:textId="77777777" w:rsidTr="00065ACC">
        <w:tc>
          <w:tcPr>
            <w:tcW w:w="774" w:type="dxa"/>
          </w:tcPr>
          <w:p w14:paraId="4C80D5E0" w14:textId="260A94F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599CAB8" w14:textId="7F022A0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5227</w:t>
            </w:r>
          </w:p>
        </w:tc>
        <w:tc>
          <w:tcPr>
            <w:tcW w:w="251" w:type="dxa"/>
          </w:tcPr>
          <w:p w14:paraId="7802AE3C" w14:textId="1112AFB7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9E3393F" w14:textId="14EBA9A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D17ECB2" w14:textId="2FD8C2B7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Adding supporting of handling of Payload Headers functionality in UPF provisioning information</w:t>
            </w:r>
          </w:p>
        </w:tc>
        <w:tc>
          <w:tcPr>
            <w:tcW w:w="284" w:type="dxa"/>
          </w:tcPr>
          <w:p w14:paraId="59E03517" w14:textId="29B2A5CC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6197B0" w14:textId="458F493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004F6BC" w14:textId="24F9A9F7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97A3BD3" w14:textId="18FA256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S2-2501240</w:t>
            </w:r>
          </w:p>
        </w:tc>
        <w:tc>
          <w:tcPr>
            <w:tcW w:w="1134" w:type="dxa"/>
          </w:tcPr>
          <w:p w14:paraId="4155E9F7" w14:textId="4F7A7F0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Deutsche Telekom</w:t>
            </w:r>
          </w:p>
        </w:tc>
        <w:tc>
          <w:tcPr>
            <w:tcW w:w="1276" w:type="dxa"/>
          </w:tcPr>
          <w:p w14:paraId="17FD880B" w14:textId="2967B40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7458C344" w14:textId="0A72B99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4.17.6.1</w:t>
            </w:r>
          </w:p>
        </w:tc>
        <w:tc>
          <w:tcPr>
            <w:tcW w:w="283" w:type="dxa"/>
          </w:tcPr>
          <w:p w14:paraId="0C480D87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3BB767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4F7CF92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1E2F620" w14:textId="6E46235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B08D42F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CC0EF82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5C7A4BE9" w14:textId="77777777" w:rsidTr="00065ACC">
        <w:tc>
          <w:tcPr>
            <w:tcW w:w="774" w:type="dxa"/>
          </w:tcPr>
          <w:p w14:paraId="08DFA586" w14:textId="5ABF0D1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6DDB843" w14:textId="6E656D2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5235</w:t>
            </w:r>
          </w:p>
        </w:tc>
        <w:tc>
          <w:tcPr>
            <w:tcW w:w="251" w:type="dxa"/>
          </w:tcPr>
          <w:p w14:paraId="02F286C2" w14:textId="4419C73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D287E98" w14:textId="2BFD470D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58D56F4" w14:textId="2E9B9A09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UPF event exposure service during UPF relocation and N4 session release</w:t>
            </w:r>
          </w:p>
        </w:tc>
        <w:tc>
          <w:tcPr>
            <w:tcW w:w="284" w:type="dxa"/>
          </w:tcPr>
          <w:p w14:paraId="1A4D8EEF" w14:textId="22711CB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C711475" w14:textId="68678353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92A97BC" w14:textId="6626081A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20BC8DC" w14:textId="5C11BE7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S2-2501236</w:t>
            </w:r>
          </w:p>
        </w:tc>
        <w:tc>
          <w:tcPr>
            <w:tcW w:w="1134" w:type="dxa"/>
          </w:tcPr>
          <w:p w14:paraId="59257749" w14:textId="2FC3A53B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1276" w:type="dxa"/>
          </w:tcPr>
          <w:p w14:paraId="0D5E23C8" w14:textId="7FA69A67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6F8F7796" w14:textId="357E56A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4.15.4.5.1 and 5.2.8.3.3</w:t>
            </w:r>
          </w:p>
        </w:tc>
        <w:tc>
          <w:tcPr>
            <w:tcW w:w="283" w:type="dxa"/>
          </w:tcPr>
          <w:p w14:paraId="6DEB9DB7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0E68CD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D72290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A55E0F5" w14:textId="4AD03564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BA3DE0A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889E099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  <w:tr w:rsidR="007F7CAC" w:rsidRPr="00E6100C" w14:paraId="7CA6DF9B" w14:textId="77777777" w:rsidTr="00065ACC">
        <w:tc>
          <w:tcPr>
            <w:tcW w:w="774" w:type="dxa"/>
          </w:tcPr>
          <w:p w14:paraId="4F0D8D02" w14:textId="28DD36B2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5E7742B" w14:textId="49880808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5324</w:t>
            </w:r>
          </w:p>
        </w:tc>
        <w:tc>
          <w:tcPr>
            <w:tcW w:w="251" w:type="dxa"/>
          </w:tcPr>
          <w:p w14:paraId="2B608BC9" w14:textId="02A8EBAF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1DF62A8" w14:textId="256644B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1D88931" w14:textId="5F66AD12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to UPF event exposure service description for UE NAT mapping</w:t>
            </w:r>
          </w:p>
        </w:tc>
        <w:tc>
          <w:tcPr>
            <w:tcW w:w="284" w:type="dxa"/>
          </w:tcPr>
          <w:p w14:paraId="4B14058D" w14:textId="010A69CE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A25C983" w14:textId="0789A449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6B097E1" w14:textId="46702A9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FBF8527" w14:textId="581E85F5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S2-2501237</w:t>
            </w:r>
          </w:p>
        </w:tc>
        <w:tc>
          <w:tcPr>
            <w:tcW w:w="1134" w:type="dxa"/>
          </w:tcPr>
          <w:p w14:paraId="21641119" w14:textId="2605F8D9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16F09D2A" w14:textId="4E286570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UPEAS_PH2</w:t>
            </w:r>
          </w:p>
        </w:tc>
        <w:tc>
          <w:tcPr>
            <w:tcW w:w="1134" w:type="dxa"/>
          </w:tcPr>
          <w:p w14:paraId="27CA06C3" w14:textId="7EC853E6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5.2.26.2.1, 5.2.26.2.3</w:t>
            </w:r>
          </w:p>
        </w:tc>
        <w:tc>
          <w:tcPr>
            <w:tcW w:w="283" w:type="dxa"/>
          </w:tcPr>
          <w:p w14:paraId="0C722AA7" w14:textId="77777777" w:rsidR="007F7CAC" w:rsidRPr="00E6100C" w:rsidRDefault="007F7CAC" w:rsidP="007F7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2DB0AE8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83E2FA2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B65364" w14:textId="66479311" w:rsidR="007F7CAC" w:rsidRPr="00B374EF" w:rsidRDefault="007F7CAC" w:rsidP="007F7CA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1A9C86A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97A8757" w14:textId="77777777" w:rsidR="007F7CAC" w:rsidRDefault="007F7CAC" w:rsidP="007F7CA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3F77A4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7F7CAC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9</cp:revision>
  <dcterms:created xsi:type="dcterms:W3CDTF">2024-09-02T08:49:00Z</dcterms:created>
  <dcterms:modified xsi:type="dcterms:W3CDTF">2025-02-28T14:01:00Z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